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5271E422" w14:textId="161A540A" w:rsidR="00441DA5" w:rsidRDefault="004E36AD" w:rsidP="00C85F1F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C85F1F">
        <w:rPr>
          <w:rFonts w:asciiTheme="minorHAnsi" w:hAnsiTheme="minorHAnsi" w:cstheme="minorHAnsi"/>
          <w:b/>
        </w:rPr>
        <w:fldChar w:fldCharType="begin"/>
      </w:r>
      <w:r w:rsidR="00C85F1F">
        <w:rPr>
          <w:rFonts w:asciiTheme="minorHAnsi" w:hAnsiTheme="minorHAnsi" w:cstheme="minorHAnsi"/>
          <w:b/>
        </w:rPr>
        <w:instrText xml:space="preserve"> REF Number \h  \* MERGEFORMAT </w:instrText>
      </w:r>
      <w:r w:rsidR="00C85F1F">
        <w:rPr>
          <w:rFonts w:asciiTheme="minorHAnsi" w:hAnsiTheme="minorHAnsi" w:cstheme="minorHAnsi"/>
          <w:b/>
        </w:rPr>
      </w:r>
      <w:r w:rsidR="00C85F1F">
        <w:rPr>
          <w:rFonts w:asciiTheme="minorHAnsi" w:hAnsiTheme="minorHAnsi" w:cstheme="minorHAnsi"/>
          <w:b/>
        </w:rPr>
        <w:fldChar w:fldCharType="separate"/>
      </w:r>
      <w:r w:rsidR="00C85F1F">
        <w:rPr>
          <w:rStyle w:val="Strong"/>
          <w:rFonts w:asciiTheme="minorHAnsi" w:hAnsiTheme="minorHAnsi" w:cstheme="minorHAnsi"/>
        </w:rPr>
        <w:t>RFQ-</w:t>
      </w:r>
      <w:r w:rsidR="00C85F1F">
        <w:rPr>
          <w:rFonts w:asciiTheme="minorHAnsi" w:hAnsiTheme="minorHAnsi" w:cstheme="minorHAnsi"/>
          <w:b/>
        </w:rPr>
        <w:fldChar w:fldCharType="end"/>
      </w:r>
      <w:r w:rsidR="00C85F1F">
        <w:rPr>
          <w:rFonts w:ascii="Courier New" w:eastAsia="Times New Roman" w:hAnsi="Courier New" w:cs="Courier New"/>
          <w:b/>
        </w:rPr>
        <w:t>12-G003-21</w:t>
      </w:r>
      <w:r w:rsidR="00441DA5"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61D3C20B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76668F02" w:rsidR="00C85F1F" w:rsidRPr="00251A4B" w:rsidRDefault="00C85F1F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KPS0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E39183E" w:rsidR="00B0293A" w:rsidRPr="00532E97" w:rsidRDefault="00C85F1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04/11/21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33FBA2FF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F148DA0" w:rsidR="00B0293A" w:rsidRPr="00CB6DDC" w:rsidRDefault="00C85F1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23/11/21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7EF5A1B1" w:rsidR="00B0293A" w:rsidRPr="00251A4B" w:rsidRDefault="00C85F1F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KPS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36B61B9" w:rsidR="00B0293A" w:rsidRPr="00251A4B" w:rsidRDefault="006A1C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26/11/21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79136B9" w:rsidR="00B0293A" w:rsidRPr="00CB6DDC" w:rsidRDefault="006A1CEC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30</w:t>
            </w:r>
            <w:r w:rsidR="00C85F1F">
              <w:rPr>
                <w:rFonts w:ascii="Calibri" w:hAnsi="Calibri"/>
                <w:szCs w:val="20"/>
                <w:highlight w:val="yellow"/>
              </w:rPr>
              <w:t>/11/21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7713467" w:rsidR="00B0293A" w:rsidRPr="00532E97" w:rsidRDefault="006A1C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E1EE5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5B964FE2" w:rsidR="00B0293A" w:rsidRPr="00532E97" w:rsidRDefault="006A1C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7E1EE5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1E837AA" w:rsidR="00B0293A" w:rsidRPr="00532E97" w:rsidRDefault="007E1EE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6A1CEC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499A76D" w:rsidR="00B0293A" w:rsidRPr="00532E97" w:rsidRDefault="007E1EE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6A1CEC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1483440" w:rsidR="00B0293A" w:rsidRPr="00532E97" w:rsidRDefault="007E1EE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6A1CEC">
              <w:rPr>
                <w:rFonts w:ascii="Calibri" w:hAnsi="Calibri"/>
                <w:szCs w:val="20"/>
              </w:rPr>
              <w:t>/12/21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A41A" w14:textId="77777777" w:rsidR="000D133E" w:rsidRDefault="000D133E">
      <w:r>
        <w:separator/>
      </w:r>
    </w:p>
  </w:endnote>
  <w:endnote w:type="continuationSeparator" w:id="0">
    <w:p w14:paraId="444B2D7A" w14:textId="77777777" w:rsidR="000D133E" w:rsidRDefault="000D133E">
      <w:r>
        <w:continuationSeparator/>
      </w:r>
    </w:p>
  </w:endnote>
  <w:endnote w:type="continuationNotice" w:id="1">
    <w:p w14:paraId="44FE875A" w14:textId="77777777" w:rsidR="000D133E" w:rsidRDefault="000D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48DAB7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1EE5">
      <w:rPr>
        <w:noProof/>
      </w:rPr>
      <w:t>2021-11-04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7AF8" w14:textId="77777777" w:rsidR="000D133E" w:rsidRDefault="000D133E">
      <w:r>
        <w:separator/>
      </w:r>
    </w:p>
  </w:footnote>
  <w:footnote w:type="continuationSeparator" w:id="0">
    <w:p w14:paraId="06AE36D3" w14:textId="77777777" w:rsidR="000D133E" w:rsidRDefault="000D133E">
      <w:r>
        <w:continuationSeparator/>
      </w:r>
    </w:p>
  </w:footnote>
  <w:footnote w:type="continuationNotice" w:id="1">
    <w:p w14:paraId="37A45524" w14:textId="77777777" w:rsidR="000D133E" w:rsidRDefault="000D1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133E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4FCD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CEC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1EE5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5F1F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9CD5F8-12D5-4C53-B4AB-7E39F7B78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6</cp:revision>
  <cp:lastPrinted>2013-10-18T08:32:00Z</cp:lastPrinted>
  <dcterms:created xsi:type="dcterms:W3CDTF">2020-07-06T12:32:00Z</dcterms:created>
  <dcterms:modified xsi:type="dcterms:W3CDTF">2021-11-04T01:25:00Z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